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CF" w:rsidRPr="00233686" w:rsidRDefault="00F235CF" w:rsidP="00EA26DD">
      <w:pPr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Завдання 1</w:t>
      </w:r>
    </w:p>
    <w:p w:rsidR="00F235CF" w:rsidRPr="00233686" w:rsidRDefault="00F235CF" w:rsidP="00EA26DD">
      <w:pPr>
        <w:rPr>
          <w:b/>
          <w:i/>
          <w:sz w:val="24"/>
          <w:szCs w:val="24"/>
          <w:lang w:val="uk-UA"/>
        </w:rPr>
      </w:pPr>
      <w:r w:rsidRPr="00233686">
        <w:rPr>
          <w:b/>
          <w:i/>
          <w:sz w:val="24"/>
          <w:szCs w:val="24"/>
          <w:lang w:val="uk-UA"/>
        </w:rPr>
        <w:t>(Максимальна кількість балів - 25)</w:t>
      </w:r>
    </w:p>
    <w:p w:rsidR="00F235CF" w:rsidRPr="00233686" w:rsidRDefault="00F235CF" w:rsidP="00EA26DD">
      <w:pPr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ЕЛЕКТРОННІ ТАБЛИЦІ</w:t>
      </w:r>
    </w:p>
    <w:p w:rsidR="00F235CF" w:rsidRPr="00233686" w:rsidRDefault="00F235CF" w:rsidP="00EA26DD">
      <w:pPr>
        <w:ind w:firstLine="708"/>
        <w:jc w:val="both"/>
        <w:rPr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 xml:space="preserve">Фірма «220 </w:t>
      </w:r>
      <w:r w:rsidRPr="00233686">
        <w:rPr>
          <w:sz w:val="24"/>
          <w:szCs w:val="24"/>
          <w:lang w:val="en-US"/>
        </w:rPr>
        <w:t>V</w:t>
      </w:r>
      <w:r w:rsidRPr="00233686">
        <w:rPr>
          <w:sz w:val="24"/>
          <w:szCs w:val="24"/>
          <w:lang w:val="uk-UA"/>
        </w:rPr>
        <w:t xml:space="preserve">» займається продажем комп’ютерного обладнання. Фірма може продати певну кількість продукції </w:t>
      </w:r>
      <w:r w:rsidRPr="00233686">
        <w:rPr>
          <w:sz w:val="24"/>
          <w:szCs w:val="24"/>
          <w:lang w:val="en-US"/>
        </w:rPr>
        <w:t>Q</w:t>
      </w:r>
      <w:r w:rsidRPr="00233686">
        <w:rPr>
          <w:sz w:val="24"/>
          <w:szCs w:val="24"/>
          <w:lang w:val="uk-UA"/>
        </w:rPr>
        <w:t xml:space="preserve"> за встановленою ціною одиниці товару Р         (</w:t>
      </w:r>
      <w:r w:rsidRPr="00233686">
        <w:rPr>
          <w:sz w:val="24"/>
          <w:szCs w:val="24"/>
          <w:lang w:val="en-US"/>
        </w:rPr>
        <w:t>Q</w:t>
      </w:r>
      <w:r w:rsidRPr="00233686">
        <w:rPr>
          <w:sz w:val="24"/>
          <w:szCs w:val="24"/>
          <w:lang w:val="uk-UA"/>
        </w:rPr>
        <w:t>=200-</w:t>
      </w:r>
      <w:r w:rsidRPr="00233686">
        <w:rPr>
          <w:sz w:val="24"/>
          <w:szCs w:val="24"/>
          <w:lang w:val="en-US"/>
        </w:rPr>
        <w:t>P</w:t>
      </w:r>
      <w:r w:rsidRPr="00233686">
        <w:rPr>
          <w:sz w:val="24"/>
          <w:szCs w:val="24"/>
          <w:lang w:val="uk-UA"/>
        </w:rPr>
        <w:t>). Постійний покупець на протязі року здійснював закупки товару, але на травень в його розпорядженні  була сума лише 5000 грн. Визначте, яку кількість товару та по якій ціні він може купити на цю суму. Обрахуйте дохід фірми, якщо він становить 15% від вартості. Побудуйте гістограму, яка відображає дохід фірми за кожен місяць та відформатуйте відповідно до зразка.</w:t>
      </w:r>
    </w:p>
    <w:p w:rsidR="00F235CF" w:rsidRPr="00233686" w:rsidRDefault="00F235CF" w:rsidP="00EA26DD">
      <w:pPr>
        <w:jc w:val="both"/>
        <w:rPr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ab/>
        <w:t>Збережіть результат роботи в папці «Виконані завдання» ім’я файлу Завдання 1.</w:t>
      </w:r>
      <w:r w:rsidRPr="00233686">
        <w:rPr>
          <w:sz w:val="24"/>
          <w:szCs w:val="24"/>
          <w:lang w:val="en-US"/>
        </w:rPr>
        <w:t>xls</w:t>
      </w:r>
      <w:r w:rsidRPr="00233686">
        <w:rPr>
          <w:sz w:val="24"/>
          <w:szCs w:val="24"/>
          <w:lang w:val="uk-UA"/>
        </w:rPr>
        <w:t xml:space="preserve">. (Вхідні дані до задачі знаходяться в папці «Заготовки» </w:t>
      </w:r>
      <w:r w:rsidRPr="00233686">
        <w:rPr>
          <w:b/>
          <w:i/>
          <w:sz w:val="24"/>
          <w:szCs w:val="24"/>
          <w:lang w:val="uk-UA"/>
        </w:rPr>
        <w:t xml:space="preserve">» </w:t>
      </w:r>
      <w:r>
        <w:rPr>
          <w:noProof/>
          <w:lang w:eastAsia="ru-RU"/>
        </w:rPr>
      </w:r>
      <w:r w:rsidRPr="00233686">
        <w:rPr>
          <w:b/>
          <w:i/>
          <w:sz w:val="24"/>
          <w:szCs w:val="24"/>
          <w:lang w:val="uk-U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width:13.25pt;height:7.15pt;mso-position-horizontal-relative:char;mso-position-vertical-relative:line" fillcolor="#666" strokeweight="1pt">
            <v:fill color2="black" focus="50%" type="gradient"/>
            <v:shadow on="t" type="perspective" color="#7f7f7f" offset="1pt" offset2="-3pt"/>
            <w10:anchorlock/>
          </v:shape>
        </w:pict>
      </w:r>
      <w:r w:rsidRPr="00233686">
        <w:rPr>
          <w:b/>
          <w:i/>
          <w:sz w:val="24"/>
          <w:szCs w:val="24"/>
          <w:lang w:val="uk-UA"/>
        </w:rPr>
        <w:t xml:space="preserve"> </w:t>
      </w:r>
      <w:r w:rsidRPr="00233686">
        <w:rPr>
          <w:sz w:val="24"/>
          <w:szCs w:val="24"/>
          <w:lang w:val="uk-UA"/>
        </w:rPr>
        <w:t>папка «Завдання 1» файли: Завдання 1.</w:t>
      </w:r>
      <w:r w:rsidRPr="00233686">
        <w:rPr>
          <w:sz w:val="24"/>
          <w:szCs w:val="24"/>
          <w:lang w:val="en-US"/>
        </w:rPr>
        <w:t>xls</w:t>
      </w:r>
      <w:r w:rsidRPr="00233686">
        <w:rPr>
          <w:sz w:val="24"/>
          <w:szCs w:val="24"/>
          <w:lang w:val="uk-UA"/>
        </w:rPr>
        <w:t>, Гістограма.</w:t>
      </w:r>
      <w:r w:rsidRPr="00233686">
        <w:rPr>
          <w:sz w:val="24"/>
          <w:szCs w:val="24"/>
          <w:lang w:val="en-US"/>
        </w:rPr>
        <w:t>jpg</w:t>
      </w:r>
      <w:r w:rsidRPr="00233686">
        <w:rPr>
          <w:sz w:val="24"/>
          <w:szCs w:val="24"/>
          <w:lang w:val="uk-UA"/>
        </w:rPr>
        <w:t xml:space="preserve">). </w:t>
      </w:r>
    </w:p>
    <w:p w:rsidR="00F235CF" w:rsidRPr="00233686" w:rsidRDefault="00F235CF" w:rsidP="00EA26DD">
      <w:pPr>
        <w:jc w:val="both"/>
        <w:rPr>
          <w:b/>
          <w:i/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ab/>
      </w:r>
      <w:r w:rsidRPr="00233686">
        <w:rPr>
          <w:b/>
          <w:sz w:val="24"/>
          <w:szCs w:val="24"/>
          <w:lang w:val="uk-UA"/>
        </w:rPr>
        <w:t>Оцінювання:</w:t>
      </w:r>
      <w:r w:rsidRPr="00233686">
        <w:rPr>
          <w:b/>
          <w:i/>
          <w:sz w:val="24"/>
          <w:szCs w:val="24"/>
          <w:lang w:val="uk-UA"/>
        </w:rPr>
        <w:t xml:space="preserve"> Обраховано кількість продукції – 2 бали, Вартість – 2 бали, Дохід – 4 бали, знайдено кількість продукції та ціну за умови вартості 5000 грн.  – 8 балів. Створено гістограму – 6 балів, відформатовано до зразка – 3 бали.</w:t>
      </w:r>
    </w:p>
    <w:p w:rsidR="00F235CF" w:rsidRPr="00233686" w:rsidRDefault="00F235CF" w:rsidP="00EA26DD">
      <w:pPr>
        <w:rPr>
          <w:b/>
          <w:sz w:val="24"/>
          <w:szCs w:val="24"/>
          <w:lang w:val="en-US"/>
        </w:rPr>
      </w:pPr>
    </w:p>
    <w:p w:rsidR="00F235CF" w:rsidRPr="00233686" w:rsidRDefault="00F235CF" w:rsidP="00EA26DD">
      <w:pPr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Завдання 2</w:t>
      </w:r>
    </w:p>
    <w:p w:rsidR="00F235CF" w:rsidRPr="00233686" w:rsidRDefault="00F235CF" w:rsidP="00EA26DD">
      <w:pPr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ПРЕЗЕНТАЦІЯ</w:t>
      </w:r>
    </w:p>
    <w:p w:rsidR="00F235CF" w:rsidRPr="00233686" w:rsidRDefault="00F235CF" w:rsidP="003A7CC8">
      <w:pPr>
        <w:rPr>
          <w:b/>
          <w:i/>
          <w:sz w:val="24"/>
          <w:szCs w:val="24"/>
          <w:lang w:val="uk-UA"/>
        </w:rPr>
      </w:pPr>
      <w:r w:rsidRPr="00233686">
        <w:rPr>
          <w:b/>
          <w:i/>
          <w:sz w:val="24"/>
          <w:szCs w:val="24"/>
          <w:lang w:val="uk-UA"/>
        </w:rPr>
        <w:t>(Максимальна кількість балів - 25)</w:t>
      </w:r>
    </w:p>
    <w:p w:rsidR="00F235CF" w:rsidRPr="00233686" w:rsidRDefault="00F235CF" w:rsidP="003A7CC8">
      <w:pPr>
        <w:rPr>
          <w:b/>
          <w:i/>
          <w:sz w:val="24"/>
          <w:szCs w:val="24"/>
          <w:lang w:val="uk-UA"/>
        </w:rPr>
      </w:pPr>
      <w:r w:rsidRPr="00233686">
        <w:rPr>
          <w:b/>
          <w:i/>
          <w:sz w:val="24"/>
          <w:szCs w:val="24"/>
          <w:lang w:val="uk-UA"/>
        </w:rPr>
        <w:t xml:space="preserve">Створіть презентацію відповідно до опису. Всі матеріали до презентації та малюнки слайдів з текстом знаходяться  у папці «Заготовки» </w:t>
      </w:r>
      <w:r>
        <w:rPr>
          <w:noProof/>
          <w:lang w:eastAsia="ru-RU"/>
        </w:rPr>
      </w:r>
      <w:r w:rsidRPr="00233686">
        <w:rPr>
          <w:b/>
          <w:i/>
          <w:sz w:val="24"/>
          <w:szCs w:val="24"/>
          <w:lang w:val="uk-UA"/>
        </w:rPr>
        <w:pict>
          <v:shape id="_x0000_s1027" type="#_x0000_t13" style="width:13.25pt;height:7.15pt;mso-position-horizontal-relative:char;mso-position-vertical-relative:line" fillcolor="#666" strokeweight="1pt">
            <v:fill color2="black" focus="50%" type="gradient"/>
            <v:shadow on="t" type="perspective" color="#7f7f7f" offset="1pt" offset2="-3pt"/>
            <w10:anchorlock/>
          </v:shape>
        </w:pict>
      </w:r>
      <w:r w:rsidRPr="00233686">
        <w:rPr>
          <w:b/>
          <w:i/>
          <w:sz w:val="24"/>
          <w:szCs w:val="24"/>
          <w:lang w:val="uk-UA"/>
        </w:rPr>
        <w:t xml:space="preserve"> папка «Завдання2»</w:t>
      </w:r>
    </w:p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b/>
          <w:i/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>О</w:t>
      </w:r>
      <w:r w:rsidRPr="00233686">
        <w:rPr>
          <w:sz w:val="24"/>
          <w:szCs w:val="24"/>
        </w:rPr>
        <w:t>беріть</w:t>
      </w:r>
      <w:r w:rsidRPr="00233686">
        <w:rPr>
          <w:sz w:val="24"/>
          <w:szCs w:val="24"/>
          <w:lang w:val="uk-UA"/>
        </w:rPr>
        <w:t xml:space="preserve"> тему оформлення </w:t>
      </w:r>
      <w:r w:rsidRPr="00233686">
        <w:rPr>
          <w:sz w:val="24"/>
          <w:szCs w:val="24"/>
        </w:rPr>
        <w:t>Э</w:t>
      </w:r>
      <w:r w:rsidRPr="00233686">
        <w:rPr>
          <w:sz w:val="24"/>
          <w:szCs w:val="24"/>
          <w:lang w:val="uk-UA"/>
        </w:rPr>
        <w:t xml:space="preserve">кер, змініть колір на Метро, </w:t>
      </w:r>
      <w:r w:rsidRPr="00233686">
        <w:rPr>
          <w:sz w:val="24"/>
          <w:szCs w:val="24"/>
        </w:rPr>
        <w:t xml:space="preserve">тема </w:t>
      </w:r>
      <w:r w:rsidRPr="00233686">
        <w:rPr>
          <w:sz w:val="24"/>
          <w:szCs w:val="24"/>
          <w:lang w:val="uk-UA"/>
        </w:rPr>
        <w:t xml:space="preserve">шрифтів – Аспект. </w:t>
      </w:r>
      <w:r w:rsidRPr="00233686">
        <w:rPr>
          <w:b/>
          <w:i/>
          <w:sz w:val="24"/>
          <w:szCs w:val="24"/>
          <w:lang w:val="uk-UA"/>
        </w:rPr>
        <w:t xml:space="preserve">(1 бал) (якщо технічні умови проведення олімпіади не дозволяють використовувати  </w:t>
      </w:r>
      <w:r w:rsidRPr="00233686">
        <w:rPr>
          <w:b/>
          <w:i/>
          <w:sz w:val="24"/>
          <w:szCs w:val="24"/>
          <w:lang w:val="en-US"/>
        </w:rPr>
        <w:t>Office</w:t>
      </w:r>
      <w:r w:rsidRPr="00233686">
        <w:rPr>
          <w:b/>
          <w:i/>
          <w:sz w:val="24"/>
          <w:szCs w:val="24"/>
          <w:lang w:val="uk-UA"/>
        </w:rPr>
        <w:t xml:space="preserve"> PowerPoint 2007, то членам журі дозволяється самостійно описати пункт №1)</w:t>
      </w:r>
    </w:p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233686">
        <w:rPr>
          <w:b/>
          <w:sz w:val="24"/>
          <w:szCs w:val="24"/>
          <w:lang w:val="uk-UA"/>
        </w:rPr>
        <w:t xml:space="preserve">Перший слайд. </w:t>
      </w:r>
      <w:r w:rsidRPr="00233686">
        <w:rPr>
          <w:sz w:val="24"/>
          <w:szCs w:val="24"/>
          <w:lang w:val="uk-UA"/>
        </w:rPr>
        <w:t>Макет – пустий слайд.</w:t>
      </w:r>
      <w:r w:rsidRPr="00233686">
        <w:rPr>
          <w:b/>
          <w:sz w:val="24"/>
          <w:szCs w:val="24"/>
          <w:lang w:val="uk-UA"/>
        </w:rPr>
        <w:t xml:space="preserve"> </w:t>
      </w:r>
      <w:r w:rsidRPr="00233686">
        <w:rPr>
          <w:sz w:val="24"/>
          <w:szCs w:val="24"/>
          <w:lang w:val="uk-UA"/>
        </w:rPr>
        <w:t>Для заголовку презентації використайте відповідний графічний заголовок (</w:t>
      </w:r>
      <w:r w:rsidRPr="00233686">
        <w:rPr>
          <w:sz w:val="24"/>
          <w:szCs w:val="24"/>
          <w:lang w:val="en-US"/>
        </w:rPr>
        <w:t>Word</w:t>
      </w:r>
      <w:r w:rsidRPr="00233686">
        <w:rPr>
          <w:sz w:val="24"/>
          <w:szCs w:val="24"/>
        </w:rPr>
        <w:t xml:space="preserve"> </w:t>
      </w:r>
      <w:r w:rsidRPr="00233686">
        <w:rPr>
          <w:sz w:val="24"/>
          <w:szCs w:val="24"/>
          <w:lang w:val="en-US"/>
        </w:rPr>
        <w:t>Art</w:t>
      </w:r>
      <w:r w:rsidRPr="00233686">
        <w:rPr>
          <w:sz w:val="24"/>
          <w:szCs w:val="24"/>
          <w:lang w:val="uk-UA"/>
        </w:rPr>
        <w:t xml:space="preserve">). </w:t>
      </w:r>
      <w:r w:rsidRPr="00233686">
        <w:rPr>
          <w:b/>
          <w:i/>
          <w:sz w:val="24"/>
          <w:szCs w:val="24"/>
          <w:lang w:val="uk-UA"/>
        </w:rPr>
        <w:t>(2 бали)</w:t>
      </w:r>
    </w:p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233686">
        <w:rPr>
          <w:b/>
          <w:sz w:val="24"/>
          <w:szCs w:val="24"/>
          <w:lang w:val="uk-UA"/>
        </w:rPr>
        <w:t>Другий</w:t>
      </w:r>
      <w:r w:rsidRPr="00233686">
        <w:rPr>
          <w:sz w:val="24"/>
          <w:szCs w:val="24"/>
          <w:lang w:val="uk-UA"/>
        </w:rPr>
        <w:t xml:space="preserve"> </w:t>
      </w:r>
      <w:r w:rsidRPr="00233686">
        <w:rPr>
          <w:b/>
          <w:sz w:val="24"/>
          <w:szCs w:val="24"/>
          <w:lang w:val="uk-UA"/>
        </w:rPr>
        <w:t>слайд</w:t>
      </w:r>
      <w:r w:rsidRPr="00233686">
        <w:rPr>
          <w:sz w:val="24"/>
          <w:szCs w:val="24"/>
          <w:lang w:val="uk-UA"/>
        </w:rPr>
        <w:t xml:space="preserve">. Макет – тільки заголовок, містить одне текстове поле. Праворуч вставлено малюнок «Антивірусні програми». </w:t>
      </w:r>
      <w:r w:rsidRPr="00233686">
        <w:rPr>
          <w:b/>
          <w:i/>
          <w:sz w:val="24"/>
          <w:szCs w:val="24"/>
          <w:lang w:val="uk-UA"/>
        </w:rPr>
        <w:t>(2 бали)</w:t>
      </w:r>
    </w:p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Третій слайд</w:t>
      </w:r>
      <w:r w:rsidRPr="00233686">
        <w:rPr>
          <w:sz w:val="24"/>
          <w:szCs w:val="24"/>
          <w:lang w:val="uk-UA"/>
        </w:rPr>
        <w:t xml:space="preserve">. Макет – тільки заголовок. Містить заголовок та об’єкт SmartArt (Схематичні діаграми) – список. </w:t>
      </w:r>
      <w:r w:rsidRPr="00233686">
        <w:rPr>
          <w:b/>
          <w:i/>
          <w:sz w:val="24"/>
          <w:szCs w:val="24"/>
          <w:lang w:val="uk-UA"/>
        </w:rPr>
        <w:t>(4 бали)</w:t>
      </w:r>
    </w:p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Четвертий слайд</w:t>
      </w:r>
      <w:r w:rsidRPr="00233686">
        <w:rPr>
          <w:sz w:val="24"/>
          <w:szCs w:val="24"/>
          <w:lang w:val="uk-UA"/>
        </w:rPr>
        <w:t xml:space="preserve">. Макет – заголовок та об’єкт. </w:t>
      </w:r>
      <w:r w:rsidRPr="00233686">
        <w:rPr>
          <w:b/>
          <w:i/>
          <w:sz w:val="24"/>
          <w:szCs w:val="24"/>
          <w:lang w:val="uk-UA"/>
        </w:rPr>
        <w:t>(2 бали)</w:t>
      </w:r>
    </w:p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b/>
          <w:i/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 xml:space="preserve">Налаштуйте анімації об’єктів на слайдах. </w:t>
      </w:r>
      <w:r w:rsidRPr="00233686">
        <w:rPr>
          <w:b/>
          <w:i/>
          <w:sz w:val="24"/>
          <w:szCs w:val="24"/>
          <w:lang w:val="uk-UA"/>
        </w:rPr>
        <w:t>(6 балів)</w:t>
      </w:r>
    </w:p>
    <w:p w:rsidR="00F235CF" w:rsidRPr="00233686" w:rsidRDefault="00F235CF" w:rsidP="00233686">
      <w:pPr>
        <w:pStyle w:val="ListParagraph"/>
        <w:ind w:left="360"/>
        <w:jc w:val="both"/>
        <w:rPr>
          <w:b/>
          <w:i/>
          <w:sz w:val="24"/>
          <w:szCs w:val="24"/>
          <w:lang w:val="uk-UA"/>
        </w:rPr>
      </w:pPr>
    </w:p>
    <w:p w:rsidR="00F235CF" w:rsidRPr="00233686" w:rsidRDefault="00F235CF" w:rsidP="00EA26DD">
      <w:pPr>
        <w:jc w:val="both"/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Слайд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5"/>
        <w:gridCol w:w="2319"/>
        <w:gridCol w:w="1625"/>
        <w:gridCol w:w="1628"/>
        <w:gridCol w:w="1527"/>
        <w:gridCol w:w="2498"/>
      </w:tblGrid>
      <w:tr w:rsidR="00F235CF" w:rsidRPr="00233686" w:rsidTr="00CD1186">
        <w:trPr>
          <w:cantSplit/>
          <w:trHeight w:val="694"/>
        </w:trPr>
        <w:tc>
          <w:tcPr>
            <w:tcW w:w="1085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 xml:space="preserve">Номер об’єкта </w:t>
            </w:r>
          </w:p>
        </w:tc>
        <w:tc>
          <w:tcPr>
            <w:tcW w:w="2326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Назва ефекту</w:t>
            </w:r>
          </w:p>
        </w:tc>
        <w:tc>
          <w:tcPr>
            <w:tcW w:w="1607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Початок</w:t>
            </w:r>
          </w:p>
        </w:tc>
        <w:tc>
          <w:tcPr>
            <w:tcW w:w="1630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Властивості</w:t>
            </w:r>
          </w:p>
        </w:tc>
        <w:tc>
          <w:tcPr>
            <w:tcW w:w="1530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Швидкість</w:t>
            </w:r>
          </w:p>
        </w:tc>
        <w:tc>
          <w:tcPr>
            <w:tcW w:w="2504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Параметри ефекту</w:t>
            </w:r>
          </w:p>
        </w:tc>
      </w:tr>
      <w:tr w:rsidR="00F235CF" w:rsidRPr="00233686" w:rsidTr="00CD1186">
        <w:tc>
          <w:tcPr>
            <w:tcW w:w="1085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326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Виділення/Хвиля</w:t>
            </w:r>
          </w:p>
        </w:tc>
        <w:tc>
          <w:tcPr>
            <w:tcW w:w="1607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Після попереднього</w:t>
            </w:r>
          </w:p>
        </w:tc>
        <w:tc>
          <w:tcPr>
            <w:tcW w:w="1630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Швидко</w:t>
            </w:r>
          </w:p>
        </w:tc>
        <w:tc>
          <w:tcPr>
            <w:tcW w:w="2504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Час/Повторення/До завершення слайду</w:t>
            </w:r>
          </w:p>
        </w:tc>
      </w:tr>
    </w:tbl>
    <w:tbl>
      <w:tblPr>
        <w:tblpPr w:leftFromText="180" w:rightFromText="180" w:vertAnchor="text" w:tblpY="3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5"/>
        <w:gridCol w:w="2323"/>
        <w:gridCol w:w="1625"/>
        <w:gridCol w:w="1625"/>
        <w:gridCol w:w="1529"/>
        <w:gridCol w:w="2495"/>
      </w:tblGrid>
      <w:tr w:rsidR="00F235CF" w:rsidRPr="00233686" w:rsidTr="00CD1186">
        <w:trPr>
          <w:cantSplit/>
          <w:trHeight w:val="706"/>
        </w:trPr>
        <w:tc>
          <w:tcPr>
            <w:tcW w:w="1085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 xml:space="preserve">Номер об’єкта </w:t>
            </w:r>
          </w:p>
        </w:tc>
        <w:tc>
          <w:tcPr>
            <w:tcW w:w="2326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Назва ефекту</w:t>
            </w:r>
          </w:p>
        </w:tc>
        <w:tc>
          <w:tcPr>
            <w:tcW w:w="1607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Початок</w:t>
            </w:r>
          </w:p>
        </w:tc>
        <w:tc>
          <w:tcPr>
            <w:tcW w:w="1630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Напрям</w:t>
            </w:r>
          </w:p>
        </w:tc>
        <w:tc>
          <w:tcPr>
            <w:tcW w:w="1530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Швидкість</w:t>
            </w:r>
          </w:p>
        </w:tc>
        <w:tc>
          <w:tcPr>
            <w:tcW w:w="2504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Параметри ефекту</w:t>
            </w:r>
          </w:p>
        </w:tc>
      </w:tr>
      <w:tr w:rsidR="00F235CF" w:rsidRPr="00233686" w:rsidTr="00CD1186">
        <w:tc>
          <w:tcPr>
            <w:tcW w:w="1085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326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</w:rPr>
              <w:t>Вх</w:t>
            </w:r>
            <w:r w:rsidRPr="00233686">
              <w:rPr>
                <w:sz w:val="24"/>
                <w:szCs w:val="24"/>
                <w:lang w:val="uk-UA"/>
              </w:rPr>
              <w:t>і</w:t>
            </w:r>
            <w:r w:rsidRPr="00233686">
              <w:rPr>
                <w:sz w:val="24"/>
                <w:szCs w:val="24"/>
              </w:rPr>
              <w:t>д</w:t>
            </w:r>
            <w:r w:rsidRPr="00233686">
              <w:rPr>
                <w:sz w:val="24"/>
                <w:szCs w:val="24"/>
                <w:lang w:val="uk-UA"/>
              </w:rPr>
              <w:t>/</w:t>
            </w:r>
            <w:r w:rsidRPr="00233686">
              <w:rPr>
                <w:sz w:val="24"/>
                <w:szCs w:val="24"/>
              </w:rPr>
              <w:t>П</w:t>
            </w:r>
            <w:r w:rsidRPr="00233686">
              <w:rPr>
                <w:sz w:val="24"/>
                <w:szCs w:val="24"/>
                <w:lang w:val="uk-UA"/>
              </w:rPr>
              <w:t>іднесення</w:t>
            </w:r>
          </w:p>
        </w:tc>
        <w:tc>
          <w:tcPr>
            <w:tcW w:w="1607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Після попереднього</w:t>
            </w:r>
          </w:p>
        </w:tc>
        <w:tc>
          <w:tcPr>
            <w:tcW w:w="1630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Зверху</w:t>
            </w:r>
          </w:p>
        </w:tc>
        <w:tc>
          <w:tcPr>
            <w:tcW w:w="1530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Швидко</w:t>
            </w:r>
          </w:p>
        </w:tc>
        <w:tc>
          <w:tcPr>
            <w:tcW w:w="2504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235CF" w:rsidRPr="00233686" w:rsidTr="00CD1186">
        <w:tc>
          <w:tcPr>
            <w:tcW w:w="1085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326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</w:rPr>
            </w:pPr>
            <w:r w:rsidRPr="00233686">
              <w:rPr>
                <w:sz w:val="24"/>
                <w:szCs w:val="24"/>
              </w:rPr>
              <w:t>Вх</w:t>
            </w:r>
            <w:r w:rsidRPr="00233686">
              <w:rPr>
                <w:sz w:val="24"/>
                <w:szCs w:val="24"/>
                <w:lang w:val="uk-UA"/>
              </w:rPr>
              <w:t>і</w:t>
            </w:r>
            <w:r w:rsidRPr="00233686">
              <w:rPr>
                <w:sz w:val="24"/>
                <w:szCs w:val="24"/>
              </w:rPr>
              <w:t>д</w:t>
            </w:r>
            <w:r w:rsidRPr="00233686">
              <w:rPr>
                <w:sz w:val="24"/>
                <w:szCs w:val="24"/>
                <w:lang w:val="uk-UA"/>
              </w:rPr>
              <w:t>/Жалюзи</w:t>
            </w:r>
          </w:p>
        </w:tc>
        <w:tc>
          <w:tcPr>
            <w:tcW w:w="1607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Після попереднього</w:t>
            </w:r>
          </w:p>
        </w:tc>
        <w:tc>
          <w:tcPr>
            <w:tcW w:w="1630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Швидко</w:t>
            </w:r>
          </w:p>
        </w:tc>
        <w:tc>
          <w:tcPr>
            <w:tcW w:w="2504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F235CF" w:rsidRPr="00233686" w:rsidRDefault="00F235CF" w:rsidP="00EA26DD">
      <w:pPr>
        <w:jc w:val="both"/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Слайд 2</w:t>
      </w:r>
    </w:p>
    <w:p w:rsidR="00F235CF" w:rsidRPr="00233686" w:rsidRDefault="00F235CF" w:rsidP="00EA26DD">
      <w:pPr>
        <w:jc w:val="both"/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Слайд 3</w:t>
      </w:r>
    </w:p>
    <w:tbl>
      <w:tblPr>
        <w:tblpPr w:leftFromText="180" w:rightFromText="180" w:vertAnchor="text" w:tblpY="7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4"/>
        <w:gridCol w:w="2321"/>
        <w:gridCol w:w="1625"/>
        <w:gridCol w:w="1185"/>
        <w:gridCol w:w="1417"/>
        <w:gridCol w:w="3050"/>
      </w:tblGrid>
      <w:tr w:rsidR="00F235CF" w:rsidRPr="00233686" w:rsidTr="00CD1186">
        <w:trPr>
          <w:cantSplit/>
          <w:trHeight w:val="704"/>
        </w:trPr>
        <w:tc>
          <w:tcPr>
            <w:tcW w:w="1085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 xml:space="preserve">Номер об’єкта </w:t>
            </w:r>
          </w:p>
        </w:tc>
        <w:tc>
          <w:tcPr>
            <w:tcW w:w="2326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Назва ефекту</w:t>
            </w:r>
          </w:p>
        </w:tc>
        <w:tc>
          <w:tcPr>
            <w:tcW w:w="1607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Початок</w:t>
            </w:r>
          </w:p>
        </w:tc>
        <w:tc>
          <w:tcPr>
            <w:tcW w:w="1186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Напрям</w:t>
            </w:r>
          </w:p>
        </w:tc>
        <w:tc>
          <w:tcPr>
            <w:tcW w:w="1417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Швидкість</w:t>
            </w:r>
          </w:p>
        </w:tc>
        <w:tc>
          <w:tcPr>
            <w:tcW w:w="3061" w:type="dxa"/>
            <w:vAlign w:val="center"/>
          </w:tcPr>
          <w:p w:rsidR="00F235CF" w:rsidRPr="00233686" w:rsidRDefault="00F235CF" w:rsidP="00CD1186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33686">
              <w:rPr>
                <w:i/>
                <w:sz w:val="24"/>
                <w:szCs w:val="24"/>
                <w:lang w:val="uk-UA"/>
              </w:rPr>
              <w:t>Параметри ефекту</w:t>
            </w:r>
          </w:p>
        </w:tc>
      </w:tr>
      <w:tr w:rsidR="00F235CF" w:rsidRPr="00233686" w:rsidTr="00CD1186">
        <w:tc>
          <w:tcPr>
            <w:tcW w:w="1085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326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</w:rPr>
            </w:pPr>
            <w:r w:rsidRPr="00233686">
              <w:rPr>
                <w:sz w:val="24"/>
                <w:szCs w:val="24"/>
              </w:rPr>
              <w:t>Вх</w:t>
            </w:r>
            <w:r w:rsidRPr="00233686">
              <w:rPr>
                <w:sz w:val="24"/>
                <w:szCs w:val="24"/>
                <w:lang w:val="uk-UA"/>
              </w:rPr>
              <w:t>і</w:t>
            </w:r>
            <w:r w:rsidRPr="00233686">
              <w:rPr>
                <w:sz w:val="24"/>
                <w:szCs w:val="24"/>
              </w:rPr>
              <w:t>д</w:t>
            </w:r>
            <w:r w:rsidRPr="00233686">
              <w:rPr>
                <w:sz w:val="24"/>
                <w:szCs w:val="24"/>
                <w:lang w:val="uk-UA"/>
              </w:rPr>
              <w:t xml:space="preserve">/Спіраль </w:t>
            </w:r>
          </w:p>
        </w:tc>
        <w:tc>
          <w:tcPr>
            <w:tcW w:w="1607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Після попереднього</w:t>
            </w:r>
          </w:p>
        </w:tc>
        <w:tc>
          <w:tcPr>
            <w:tcW w:w="1186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Швидко</w:t>
            </w:r>
          </w:p>
        </w:tc>
        <w:tc>
          <w:tcPr>
            <w:tcW w:w="3061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235CF" w:rsidRPr="00233686" w:rsidTr="00CD1186">
        <w:tc>
          <w:tcPr>
            <w:tcW w:w="1085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326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</w:rPr>
            </w:pPr>
            <w:r w:rsidRPr="00233686">
              <w:rPr>
                <w:sz w:val="24"/>
                <w:szCs w:val="24"/>
              </w:rPr>
              <w:t>Вх</w:t>
            </w:r>
            <w:r w:rsidRPr="00233686">
              <w:rPr>
                <w:sz w:val="24"/>
                <w:szCs w:val="24"/>
                <w:lang w:val="uk-UA"/>
              </w:rPr>
              <w:t>і</w:t>
            </w:r>
            <w:r w:rsidRPr="00233686">
              <w:rPr>
                <w:sz w:val="24"/>
                <w:szCs w:val="24"/>
              </w:rPr>
              <w:t>д</w:t>
            </w:r>
            <w:r w:rsidRPr="00233686">
              <w:rPr>
                <w:sz w:val="24"/>
                <w:szCs w:val="24"/>
                <w:lang w:val="uk-UA"/>
              </w:rPr>
              <w:t>/</w:t>
            </w:r>
            <w:r w:rsidRPr="00233686">
              <w:rPr>
                <w:sz w:val="24"/>
                <w:szCs w:val="24"/>
              </w:rPr>
              <w:t>В</w:t>
            </w:r>
            <w:r w:rsidRPr="00233686">
              <w:rPr>
                <w:sz w:val="24"/>
                <w:szCs w:val="24"/>
                <w:lang w:val="uk-UA"/>
              </w:rPr>
              <w:t>и</w:t>
            </w:r>
            <w:r w:rsidRPr="00233686">
              <w:rPr>
                <w:sz w:val="24"/>
                <w:szCs w:val="24"/>
              </w:rPr>
              <w:t>л</w:t>
            </w:r>
            <w:r w:rsidRPr="00233686">
              <w:rPr>
                <w:sz w:val="24"/>
                <w:szCs w:val="24"/>
                <w:lang w:val="uk-UA"/>
              </w:rPr>
              <w:t>і</w:t>
            </w:r>
            <w:r w:rsidRPr="00233686">
              <w:rPr>
                <w:sz w:val="24"/>
                <w:szCs w:val="24"/>
              </w:rPr>
              <w:t>т</w:t>
            </w:r>
          </w:p>
        </w:tc>
        <w:tc>
          <w:tcPr>
            <w:tcW w:w="1607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Після попереднього</w:t>
            </w:r>
          </w:p>
        </w:tc>
        <w:tc>
          <w:tcPr>
            <w:tcW w:w="1186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Швидко</w:t>
            </w:r>
          </w:p>
        </w:tc>
        <w:tc>
          <w:tcPr>
            <w:tcW w:w="3061" w:type="dxa"/>
          </w:tcPr>
          <w:p w:rsidR="00F235CF" w:rsidRPr="00233686" w:rsidRDefault="00F235CF" w:rsidP="00CD1186">
            <w:pPr>
              <w:jc w:val="both"/>
              <w:rPr>
                <w:sz w:val="24"/>
                <w:szCs w:val="24"/>
                <w:lang w:val="uk-UA"/>
              </w:rPr>
            </w:pPr>
            <w:r w:rsidRPr="00233686">
              <w:rPr>
                <w:sz w:val="24"/>
                <w:szCs w:val="24"/>
                <w:lang w:val="uk-UA"/>
              </w:rPr>
              <w:t>Анімація рисунка / Групування-Послідовно по  рівнях</w:t>
            </w:r>
          </w:p>
        </w:tc>
      </w:tr>
    </w:tbl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 xml:space="preserve">Відкрийте 2-й слайд. Малюнок зробіть гіперпосиланням на 4-й слайд.  </w:t>
      </w:r>
      <w:r w:rsidRPr="00233686">
        <w:rPr>
          <w:b/>
          <w:i/>
          <w:sz w:val="24"/>
          <w:szCs w:val="24"/>
          <w:lang w:val="uk-UA"/>
        </w:rPr>
        <w:t>(1 бал)</w:t>
      </w:r>
    </w:p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b/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 xml:space="preserve">На 4-му слайді створіть кнопку переходу «додому»  на перший слайд (яка б спрацьовувала по наведенню вказівника миші), а на першому слайді кнопку, що має вигляд смайлика і по кліку миші відбувається перехід  на  третій слайд. </w:t>
      </w:r>
      <w:r w:rsidRPr="00233686">
        <w:rPr>
          <w:b/>
          <w:i/>
          <w:sz w:val="24"/>
          <w:szCs w:val="24"/>
          <w:lang w:val="uk-UA"/>
        </w:rPr>
        <w:t>(5 балів)</w:t>
      </w:r>
    </w:p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 xml:space="preserve">Зробіть перехід між слайдами: анімація зміни – Розчинення, звук переходу – Дзвіночки, Швидкість – Швидко, зміна слайдів – по кліку і автоматично після 00:06. Застосуйте до всіх слайдів. Приховайте від показу 4 слайд. </w:t>
      </w:r>
      <w:r w:rsidRPr="00233686">
        <w:rPr>
          <w:b/>
          <w:i/>
          <w:sz w:val="24"/>
          <w:szCs w:val="24"/>
          <w:lang w:val="uk-UA"/>
        </w:rPr>
        <w:t>(2 бали)</w:t>
      </w:r>
    </w:p>
    <w:p w:rsidR="00F235CF" w:rsidRPr="00233686" w:rsidRDefault="00F235CF" w:rsidP="00EA26DD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>Збережіть презентацію під ім’ям Завдання2.</w:t>
      </w:r>
      <w:r w:rsidRPr="00233686">
        <w:rPr>
          <w:sz w:val="24"/>
          <w:szCs w:val="24"/>
          <w:lang w:val="en-US"/>
        </w:rPr>
        <w:t>ppt</w:t>
      </w:r>
      <w:r w:rsidRPr="00233686">
        <w:rPr>
          <w:sz w:val="24"/>
          <w:szCs w:val="24"/>
          <w:lang w:val="uk-UA"/>
        </w:rPr>
        <w:t xml:space="preserve"> в папці «Виконані завдання» </w:t>
      </w:r>
    </w:p>
    <w:p w:rsidR="00F235CF" w:rsidRPr="00233686" w:rsidRDefault="00F235CF" w:rsidP="00EA26DD">
      <w:pPr>
        <w:jc w:val="both"/>
        <w:rPr>
          <w:sz w:val="24"/>
          <w:szCs w:val="24"/>
          <w:lang w:val="uk-UA"/>
        </w:rPr>
      </w:pPr>
    </w:p>
    <w:p w:rsidR="00F235CF" w:rsidRPr="00233686" w:rsidRDefault="00F235CF" w:rsidP="00433DC5">
      <w:pPr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Завдання 3</w:t>
      </w:r>
    </w:p>
    <w:p w:rsidR="00F235CF" w:rsidRPr="00233686" w:rsidRDefault="00F235CF" w:rsidP="00433DC5">
      <w:pPr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ТЕКСТОВИЙ ПРОЦЕСОР</w:t>
      </w:r>
    </w:p>
    <w:p w:rsidR="00F235CF" w:rsidRPr="00233686" w:rsidRDefault="00F235CF" w:rsidP="00433DC5">
      <w:pPr>
        <w:rPr>
          <w:b/>
          <w:i/>
          <w:sz w:val="24"/>
          <w:szCs w:val="24"/>
          <w:lang w:val="uk-UA"/>
        </w:rPr>
      </w:pPr>
      <w:r w:rsidRPr="00233686">
        <w:rPr>
          <w:b/>
          <w:i/>
          <w:sz w:val="24"/>
          <w:szCs w:val="24"/>
          <w:lang w:val="uk-UA"/>
        </w:rPr>
        <w:t>(Максимальна кількість балів - 25)</w:t>
      </w:r>
    </w:p>
    <w:p w:rsidR="00F235CF" w:rsidRPr="00233686" w:rsidRDefault="00F235CF" w:rsidP="00433DC5">
      <w:pPr>
        <w:rPr>
          <w:b/>
          <w:i/>
          <w:sz w:val="24"/>
          <w:szCs w:val="24"/>
          <w:lang w:val="uk-UA"/>
        </w:rPr>
      </w:pPr>
      <w:r w:rsidRPr="00233686">
        <w:rPr>
          <w:b/>
          <w:i/>
          <w:sz w:val="24"/>
          <w:szCs w:val="24"/>
          <w:lang w:val="uk-UA"/>
        </w:rPr>
        <w:t xml:space="preserve">Всі матеріали до даного завдання  знаходяться у папці «Заготовки» </w:t>
      </w:r>
      <w:r>
        <w:rPr>
          <w:noProof/>
          <w:lang w:eastAsia="ru-RU"/>
        </w:rPr>
      </w:r>
      <w:r w:rsidRPr="00233686">
        <w:rPr>
          <w:b/>
          <w:i/>
          <w:sz w:val="24"/>
          <w:szCs w:val="24"/>
          <w:lang w:val="uk-UA"/>
        </w:rPr>
        <w:pict>
          <v:shape id="_x0000_s1028" type="#_x0000_t13" style="width:13.25pt;height:7.15pt;mso-position-horizontal-relative:char;mso-position-vertical-relative:line" fillcolor="#666" strokeweight="1pt">
            <v:fill color2="black" focus="50%" type="gradient"/>
            <v:shadow on="t" type="perspective" color="#7f7f7f" offset="1pt" offset2="-3pt"/>
            <w10:anchorlock/>
          </v:shape>
        </w:pict>
      </w:r>
      <w:r w:rsidRPr="00233686">
        <w:rPr>
          <w:b/>
          <w:i/>
          <w:sz w:val="24"/>
          <w:szCs w:val="24"/>
          <w:lang w:val="uk-UA"/>
        </w:rPr>
        <w:t xml:space="preserve"> папка «Завдання 3»</w:t>
      </w:r>
    </w:p>
    <w:p w:rsidR="00F235CF" w:rsidRPr="00233686" w:rsidRDefault="00F235CF" w:rsidP="00EA26DD">
      <w:pPr>
        <w:ind w:firstLine="708"/>
        <w:jc w:val="both"/>
        <w:rPr>
          <w:sz w:val="24"/>
          <w:szCs w:val="24"/>
          <w:lang w:val="uk-UA"/>
        </w:rPr>
      </w:pPr>
      <w:r w:rsidRPr="00233686">
        <w:rPr>
          <w:sz w:val="24"/>
          <w:szCs w:val="24"/>
          <w:lang w:val="uk-UA"/>
        </w:rPr>
        <w:t xml:space="preserve">Фірмі «220 </w:t>
      </w:r>
      <w:r w:rsidRPr="00233686">
        <w:rPr>
          <w:sz w:val="24"/>
          <w:szCs w:val="24"/>
          <w:lang w:val="en-US"/>
        </w:rPr>
        <w:t>V</w:t>
      </w:r>
      <w:r w:rsidRPr="00233686">
        <w:rPr>
          <w:sz w:val="24"/>
          <w:szCs w:val="24"/>
          <w:lang w:val="uk-UA"/>
        </w:rPr>
        <w:t>», яка займається продажем комп’ютерного обладнання, не</w:t>
      </w:r>
      <w:r w:rsidRPr="00233686">
        <w:rPr>
          <w:sz w:val="24"/>
          <w:szCs w:val="24"/>
        </w:rPr>
        <w:t>о</w:t>
      </w:r>
      <w:r w:rsidRPr="00233686">
        <w:rPr>
          <w:sz w:val="24"/>
          <w:szCs w:val="24"/>
          <w:lang w:val="uk-UA"/>
        </w:rPr>
        <w:t xml:space="preserve">бхідно створити презентаційний інтерактивний буклет. На першій сторінці буклету потрібно створити зміст із заголовків І рівня, із якого автоматично можна було б перейти до малюнків відповідних пристроїв. Файл Завдання3 в форматі </w:t>
      </w:r>
      <w:r w:rsidRPr="00233686">
        <w:rPr>
          <w:sz w:val="24"/>
          <w:szCs w:val="24"/>
          <w:lang w:val="en-US"/>
        </w:rPr>
        <w:t>pdf</w:t>
      </w:r>
      <w:r w:rsidRPr="00233686">
        <w:rPr>
          <w:sz w:val="24"/>
          <w:szCs w:val="24"/>
        </w:rPr>
        <w:t xml:space="preserve"> </w:t>
      </w:r>
      <w:r w:rsidRPr="00233686">
        <w:rPr>
          <w:sz w:val="24"/>
          <w:szCs w:val="24"/>
          <w:lang w:val="uk-UA"/>
        </w:rPr>
        <w:t>демонструє, який вигляд повинен мати відповідний документ.</w:t>
      </w:r>
      <w:r w:rsidRPr="00233686">
        <w:rPr>
          <w:sz w:val="24"/>
          <w:szCs w:val="24"/>
        </w:rPr>
        <w:t xml:space="preserve"> </w:t>
      </w:r>
      <w:r w:rsidRPr="00233686">
        <w:rPr>
          <w:sz w:val="24"/>
          <w:szCs w:val="24"/>
          <w:lang w:val="uk-UA"/>
        </w:rPr>
        <w:t>Орієнтація сторінок альбомна, поля вузькі (всі поля 1,27). Збережіть свій документ під ім’ям Завдання3.</w:t>
      </w:r>
      <w:r w:rsidRPr="00233686">
        <w:rPr>
          <w:sz w:val="24"/>
          <w:szCs w:val="24"/>
          <w:lang w:val="en-US"/>
        </w:rPr>
        <w:t>doc</w:t>
      </w:r>
      <w:r w:rsidRPr="00233686">
        <w:rPr>
          <w:sz w:val="24"/>
          <w:szCs w:val="24"/>
          <w:lang w:val="uk-UA"/>
        </w:rPr>
        <w:t xml:space="preserve"> в папці «Виконані завдання».  </w:t>
      </w:r>
    </w:p>
    <w:p w:rsidR="00F235CF" w:rsidRPr="00233686" w:rsidRDefault="00F235CF" w:rsidP="00EA26DD">
      <w:pPr>
        <w:ind w:firstLine="708"/>
        <w:jc w:val="both"/>
        <w:rPr>
          <w:b/>
          <w:i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Оцінювання:</w:t>
      </w:r>
      <w:r w:rsidRPr="00233686">
        <w:rPr>
          <w:sz w:val="24"/>
          <w:szCs w:val="24"/>
          <w:lang w:val="uk-UA"/>
        </w:rPr>
        <w:t xml:space="preserve"> </w:t>
      </w:r>
      <w:r w:rsidRPr="00233686">
        <w:rPr>
          <w:b/>
          <w:i/>
          <w:sz w:val="24"/>
          <w:szCs w:val="24"/>
          <w:lang w:val="uk-UA"/>
        </w:rPr>
        <w:t>створені, відповідно до зразку, сторінки з малюнками без змісту – 10 балів, створений зміст без автоматичних переходів на відповідні сторінки – 2 бали, створено автоматичні переходи із змісту на відповідні сторінки – 13 балів.</w:t>
      </w:r>
    </w:p>
    <w:p w:rsidR="00F235CF" w:rsidRPr="00233686" w:rsidRDefault="00F235CF" w:rsidP="00EA26DD">
      <w:pPr>
        <w:jc w:val="both"/>
        <w:rPr>
          <w:b/>
          <w:sz w:val="24"/>
          <w:szCs w:val="24"/>
          <w:lang w:val="uk-UA"/>
        </w:rPr>
      </w:pPr>
    </w:p>
    <w:p w:rsidR="00F235CF" w:rsidRPr="00233686" w:rsidRDefault="00F235CF" w:rsidP="00433DC5">
      <w:pPr>
        <w:rPr>
          <w:b/>
          <w:sz w:val="24"/>
          <w:szCs w:val="24"/>
        </w:rPr>
      </w:pPr>
      <w:r w:rsidRPr="00233686">
        <w:rPr>
          <w:b/>
          <w:sz w:val="24"/>
          <w:szCs w:val="24"/>
          <w:lang w:val="uk-UA"/>
        </w:rPr>
        <w:t xml:space="preserve">Завдання </w:t>
      </w:r>
      <w:r w:rsidRPr="00233686">
        <w:rPr>
          <w:b/>
          <w:sz w:val="24"/>
          <w:szCs w:val="24"/>
        </w:rPr>
        <w:t>4</w:t>
      </w:r>
    </w:p>
    <w:p w:rsidR="00F235CF" w:rsidRPr="00233686" w:rsidRDefault="00F235CF" w:rsidP="00433DC5">
      <w:pPr>
        <w:rPr>
          <w:b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БАЗИ ДАНИХ</w:t>
      </w:r>
    </w:p>
    <w:p w:rsidR="00F235CF" w:rsidRPr="00233686" w:rsidRDefault="00F235CF" w:rsidP="00433DC5">
      <w:pPr>
        <w:rPr>
          <w:b/>
          <w:i/>
          <w:sz w:val="24"/>
          <w:szCs w:val="24"/>
          <w:lang w:val="uk-UA"/>
        </w:rPr>
      </w:pPr>
      <w:r w:rsidRPr="00233686">
        <w:rPr>
          <w:b/>
          <w:i/>
          <w:sz w:val="24"/>
          <w:szCs w:val="24"/>
          <w:lang w:val="uk-UA"/>
        </w:rPr>
        <w:t>(Максимальна кількість балів - 25)</w:t>
      </w:r>
    </w:p>
    <w:p w:rsidR="00F235CF" w:rsidRPr="00233686" w:rsidRDefault="00F235CF" w:rsidP="00433DC5">
      <w:pPr>
        <w:rPr>
          <w:b/>
          <w:i/>
          <w:sz w:val="24"/>
          <w:szCs w:val="24"/>
        </w:rPr>
      </w:pPr>
      <w:r w:rsidRPr="00233686">
        <w:rPr>
          <w:b/>
          <w:i/>
          <w:sz w:val="24"/>
          <w:szCs w:val="24"/>
          <w:lang w:val="uk-UA"/>
        </w:rPr>
        <w:t xml:space="preserve">Всі матеріали до даного завдання  знаходяться у папці «Заготовки» </w:t>
      </w:r>
      <w:r>
        <w:rPr>
          <w:noProof/>
          <w:lang w:eastAsia="ru-RU"/>
        </w:rPr>
      </w:r>
      <w:r w:rsidRPr="00233686">
        <w:rPr>
          <w:b/>
          <w:i/>
          <w:sz w:val="24"/>
          <w:szCs w:val="24"/>
          <w:lang w:val="uk-UA"/>
        </w:rPr>
        <w:pict>
          <v:shape id="_x0000_s1029" type="#_x0000_t13" style="width:13.25pt;height:7.15pt;mso-position-horizontal-relative:char;mso-position-vertical-relative:line" fillcolor="#666" strokeweight="1pt">
            <v:fill color2="black" focus="50%" type="gradient"/>
            <v:shadow on="t" type="perspective" color="#7f7f7f" offset="1pt" offset2="-3pt"/>
            <w10:anchorlock/>
          </v:shape>
        </w:pict>
      </w:r>
      <w:r w:rsidRPr="00233686">
        <w:rPr>
          <w:b/>
          <w:i/>
          <w:sz w:val="24"/>
          <w:szCs w:val="24"/>
          <w:lang w:val="uk-UA"/>
        </w:rPr>
        <w:t xml:space="preserve"> папка «Завдання </w:t>
      </w:r>
      <w:r w:rsidRPr="00233686">
        <w:rPr>
          <w:b/>
          <w:i/>
          <w:sz w:val="24"/>
          <w:szCs w:val="24"/>
        </w:rPr>
        <w:t>4</w:t>
      </w:r>
      <w:r w:rsidRPr="00233686">
        <w:rPr>
          <w:b/>
          <w:i/>
          <w:sz w:val="24"/>
          <w:szCs w:val="24"/>
          <w:lang w:val="uk-UA"/>
        </w:rPr>
        <w:t>»</w:t>
      </w:r>
    </w:p>
    <w:p w:rsidR="00F235CF" w:rsidRPr="00233686" w:rsidRDefault="00F235CF" w:rsidP="00EC3069">
      <w:pPr>
        <w:ind w:firstLine="708"/>
        <w:jc w:val="both"/>
        <w:rPr>
          <w:sz w:val="24"/>
          <w:szCs w:val="24"/>
        </w:rPr>
      </w:pPr>
      <w:r w:rsidRPr="00233686">
        <w:rPr>
          <w:sz w:val="24"/>
          <w:szCs w:val="24"/>
          <w:lang w:val="uk-UA"/>
        </w:rPr>
        <w:t>Створіть дві таблиці. Перша таблиця називається «Пристрої» містить поля «Код» (яке є ключовим), «Назва пристрою» та «Зображення пристрою». Зразок першої таблиці подано у файлі Таблиця 4_1.</w:t>
      </w:r>
      <w:r w:rsidRPr="00233686">
        <w:rPr>
          <w:sz w:val="24"/>
          <w:szCs w:val="24"/>
          <w:lang w:val="en-US"/>
        </w:rPr>
        <w:t>doc</w:t>
      </w:r>
      <w:r w:rsidRPr="00233686">
        <w:rPr>
          <w:sz w:val="24"/>
          <w:szCs w:val="24"/>
          <w:lang w:val="uk-UA"/>
        </w:rPr>
        <w:t>. Друга таблиця називається «Характеристики пристроїв» містить поля «Код» (яке є ключовим), «Назва пристрою», «Модель», «Технічні характеристики», «Ціна в гривнях». Зразок другої таблиці подано у файлі Таблиця 4_2.</w:t>
      </w:r>
      <w:r w:rsidRPr="00233686">
        <w:rPr>
          <w:sz w:val="24"/>
          <w:szCs w:val="24"/>
          <w:lang w:val="en-US"/>
        </w:rPr>
        <w:t>doc</w:t>
      </w:r>
      <w:r w:rsidRPr="00233686">
        <w:rPr>
          <w:sz w:val="24"/>
          <w:szCs w:val="24"/>
          <w:lang w:val="uk-UA"/>
        </w:rPr>
        <w:t>. Заповніть дві таблиці даними, як подано в зразках та створіть між ними зв’язок. Створіть форму «Пристрої комп’ютера» за зразком поданим у файлі Форма.</w:t>
      </w:r>
      <w:r w:rsidRPr="00233686">
        <w:rPr>
          <w:sz w:val="24"/>
          <w:szCs w:val="24"/>
          <w:lang w:val="en-US"/>
        </w:rPr>
        <w:t>jpg</w:t>
      </w:r>
      <w:r w:rsidRPr="00233686">
        <w:rPr>
          <w:sz w:val="24"/>
          <w:szCs w:val="24"/>
          <w:lang w:val="uk-UA"/>
        </w:rPr>
        <w:t>.</w:t>
      </w:r>
    </w:p>
    <w:p w:rsidR="00F235CF" w:rsidRPr="00233686" w:rsidRDefault="00F235CF" w:rsidP="00EA26DD">
      <w:pPr>
        <w:ind w:firstLine="708"/>
        <w:jc w:val="both"/>
        <w:rPr>
          <w:b/>
          <w:i/>
          <w:sz w:val="24"/>
          <w:szCs w:val="24"/>
          <w:lang w:val="uk-UA"/>
        </w:rPr>
      </w:pPr>
      <w:r w:rsidRPr="00233686">
        <w:rPr>
          <w:b/>
          <w:sz w:val="24"/>
          <w:szCs w:val="24"/>
          <w:lang w:val="uk-UA"/>
        </w:rPr>
        <w:t>Оцінювання:</w:t>
      </w:r>
      <w:r w:rsidRPr="00233686">
        <w:rPr>
          <w:sz w:val="24"/>
          <w:szCs w:val="24"/>
          <w:lang w:val="uk-UA"/>
        </w:rPr>
        <w:t xml:space="preserve"> </w:t>
      </w:r>
      <w:r w:rsidRPr="00233686">
        <w:rPr>
          <w:b/>
          <w:i/>
          <w:sz w:val="24"/>
          <w:szCs w:val="24"/>
          <w:lang w:val="uk-UA"/>
        </w:rPr>
        <w:t>Створена 1 таблиця – 6 балів, дві таблиці  - 12 балів, створено дві таблиці, ключові поля та зв’язки між таблицями – 15 балів, створено дві таблиці, ключові поля, зв’язки між таблицями та форма, зовнішній вигляд якої, не відповідає наданому зразку – 18-20 балів,виконані всі завдання – 25 балів.</w:t>
      </w:r>
    </w:p>
    <w:p w:rsidR="00F235CF" w:rsidRPr="00233686" w:rsidRDefault="00F235CF" w:rsidP="00EA26DD">
      <w:pPr>
        <w:jc w:val="both"/>
        <w:rPr>
          <w:b/>
          <w:sz w:val="24"/>
          <w:szCs w:val="24"/>
          <w:lang w:val="uk-UA"/>
        </w:rPr>
      </w:pPr>
    </w:p>
    <w:p w:rsidR="00F235CF" w:rsidRDefault="00F235CF" w:rsidP="00EA26DD">
      <w:pPr>
        <w:jc w:val="both"/>
        <w:rPr>
          <w:b/>
          <w:sz w:val="24"/>
          <w:szCs w:val="24"/>
          <w:lang w:val="en-US"/>
        </w:rPr>
      </w:pPr>
    </w:p>
    <w:p w:rsidR="00F235CF" w:rsidRDefault="00F235CF" w:rsidP="00EA26DD">
      <w:pPr>
        <w:jc w:val="both"/>
        <w:rPr>
          <w:b/>
          <w:sz w:val="24"/>
          <w:szCs w:val="24"/>
          <w:lang w:val="en-US"/>
        </w:rPr>
      </w:pPr>
    </w:p>
    <w:p w:rsidR="00F235CF" w:rsidRPr="00233686" w:rsidRDefault="00F235CF" w:rsidP="00EA26DD">
      <w:pPr>
        <w:jc w:val="both"/>
        <w:rPr>
          <w:b/>
          <w:sz w:val="24"/>
          <w:szCs w:val="24"/>
        </w:rPr>
      </w:pPr>
      <w:r w:rsidRPr="00233686">
        <w:rPr>
          <w:b/>
          <w:sz w:val="24"/>
          <w:szCs w:val="24"/>
          <w:lang w:val="uk-UA"/>
        </w:rPr>
        <w:t>Максимальна кількість балів за Олімпіаду – 100 балів.</w:t>
      </w:r>
    </w:p>
    <w:p w:rsidR="00F235CF" w:rsidRPr="00233686" w:rsidRDefault="00F235CF" w:rsidP="00EA26DD">
      <w:pPr>
        <w:jc w:val="both"/>
        <w:rPr>
          <w:sz w:val="24"/>
          <w:szCs w:val="24"/>
          <w:lang w:val="uk-UA"/>
        </w:rPr>
      </w:pPr>
    </w:p>
    <w:sectPr w:rsidR="00F235CF" w:rsidRPr="00233686" w:rsidSect="00233686">
      <w:pgSz w:w="11906" w:h="16838"/>
      <w:pgMar w:top="540" w:right="720" w:bottom="719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5CF" w:rsidRDefault="00F235CF" w:rsidP="00D86253">
      <w:r>
        <w:separator/>
      </w:r>
    </w:p>
  </w:endnote>
  <w:endnote w:type="continuationSeparator" w:id="1">
    <w:p w:rsidR="00F235CF" w:rsidRDefault="00F235CF" w:rsidP="00D86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5CF" w:rsidRDefault="00F235CF" w:rsidP="00D86253">
      <w:r>
        <w:separator/>
      </w:r>
    </w:p>
  </w:footnote>
  <w:footnote w:type="continuationSeparator" w:id="1">
    <w:p w:rsidR="00F235CF" w:rsidRDefault="00F235CF" w:rsidP="00D86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603B"/>
    <w:multiLevelType w:val="hybridMultilevel"/>
    <w:tmpl w:val="6496366A"/>
    <w:lvl w:ilvl="0" w:tplc="0AD87D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022D4B"/>
    <w:multiLevelType w:val="hybridMultilevel"/>
    <w:tmpl w:val="5816C622"/>
    <w:lvl w:ilvl="0" w:tplc="BD5616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419"/>
    <w:rsid w:val="00026DFF"/>
    <w:rsid w:val="00060750"/>
    <w:rsid w:val="000E4E38"/>
    <w:rsid w:val="00146C85"/>
    <w:rsid w:val="00147259"/>
    <w:rsid w:val="00196E13"/>
    <w:rsid w:val="001E429E"/>
    <w:rsid w:val="001F1C3C"/>
    <w:rsid w:val="00216A63"/>
    <w:rsid w:val="00222416"/>
    <w:rsid w:val="00233686"/>
    <w:rsid w:val="00261DE3"/>
    <w:rsid w:val="00292F2C"/>
    <w:rsid w:val="002A7A82"/>
    <w:rsid w:val="003A7CC8"/>
    <w:rsid w:val="00421D69"/>
    <w:rsid w:val="00433DC5"/>
    <w:rsid w:val="004651BE"/>
    <w:rsid w:val="00533814"/>
    <w:rsid w:val="005725F2"/>
    <w:rsid w:val="005B5FB8"/>
    <w:rsid w:val="00621A85"/>
    <w:rsid w:val="00627265"/>
    <w:rsid w:val="006C2225"/>
    <w:rsid w:val="0072181B"/>
    <w:rsid w:val="00736FA9"/>
    <w:rsid w:val="00743674"/>
    <w:rsid w:val="00782567"/>
    <w:rsid w:val="007E21E0"/>
    <w:rsid w:val="00827EA0"/>
    <w:rsid w:val="008651A6"/>
    <w:rsid w:val="008F1EB7"/>
    <w:rsid w:val="00954419"/>
    <w:rsid w:val="009A0058"/>
    <w:rsid w:val="00AA1A5E"/>
    <w:rsid w:val="00AA2BD2"/>
    <w:rsid w:val="00AF3ED1"/>
    <w:rsid w:val="00C12388"/>
    <w:rsid w:val="00CB0FFC"/>
    <w:rsid w:val="00CC4150"/>
    <w:rsid w:val="00CD1186"/>
    <w:rsid w:val="00CF01EB"/>
    <w:rsid w:val="00D10EE0"/>
    <w:rsid w:val="00D13E4E"/>
    <w:rsid w:val="00D15533"/>
    <w:rsid w:val="00D22FED"/>
    <w:rsid w:val="00D86253"/>
    <w:rsid w:val="00DB19A3"/>
    <w:rsid w:val="00E00C1A"/>
    <w:rsid w:val="00E36084"/>
    <w:rsid w:val="00E93D8C"/>
    <w:rsid w:val="00EA26DD"/>
    <w:rsid w:val="00EC3069"/>
    <w:rsid w:val="00F06E6B"/>
    <w:rsid w:val="00F235CF"/>
    <w:rsid w:val="00FF3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19"/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54419"/>
    <w:pPr>
      <w:ind w:left="720"/>
      <w:contextualSpacing/>
    </w:pPr>
  </w:style>
  <w:style w:type="table" w:styleId="TableGrid">
    <w:name w:val="Table Grid"/>
    <w:basedOn w:val="TableNormal"/>
    <w:uiPriority w:val="99"/>
    <w:rsid w:val="00CF01E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8625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6253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D8625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6253"/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6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</TotalTime>
  <Pages>2</Pages>
  <Words>776</Words>
  <Characters>4427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Loner-XP</cp:lastModifiedBy>
  <cp:revision>15</cp:revision>
  <dcterms:created xsi:type="dcterms:W3CDTF">2011-10-19T09:59:00Z</dcterms:created>
  <dcterms:modified xsi:type="dcterms:W3CDTF">2013-10-22T07:30:00Z</dcterms:modified>
</cp:coreProperties>
</file>